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A63B3" w14:textId="77777777" w:rsidR="00424D81" w:rsidRDefault="00424D81" w:rsidP="00424D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CLEYE</w:t>
      </w:r>
      <w:r>
        <w:rPr>
          <w:rFonts w:ascii="Times New Roman" w:hAnsi="Times New Roman" w:cs="Times New Roman"/>
        </w:rPr>
        <w:t xml:space="preserve">       (fl.1483)</w:t>
      </w:r>
    </w:p>
    <w:p w14:paraId="100F8F1D" w14:textId="77777777" w:rsidR="00424D81" w:rsidRDefault="00424D81" w:rsidP="00424D81">
      <w:pPr>
        <w:rPr>
          <w:rFonts w:ascii="Times New Roman" w:hAnsi="Times New Roman" w:cs="Times New Roman"/>
        </w:rPr>
      </w:pPr>
    </w:p>
    <w:p w14:paraId="3FF21125" w14:textId="77777777" w:rsidR="00424D81" w:rsidRDefault="00424D81" w:rsidP="00424D81">
      <w:pPr>
        <w:rPr>
          <w:rFonts w:ascii="Times New Roman" w:hAnsi="Times New Roman" w:cs="Times New Roman"/>
        </w:rPr>
      </w:pPr>
    </w:p>
    <w:p w14:paraId="44888877" w14:textId="77777777" w:rsidR="00424D81" w:rsidRDefault="00424D81" w:rsidP="00424D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Alexander </w:t>
      </w:r>
      <w:proofErr w:type="spellStart"/>
      <w:r>
        <w:rPr>
          <w:rFonts w:ascii="Times New Roman" w:hAnsi="Times New Roman" w:cs="Times New Roman"/>
        </w:rPr>
        <w:t>Dautre</w:t>
      </w:r>
      <w:proofErr w:type="spellEnd"/>
      <w:r>
        <w:rPr>
          <w:rFonts w:ascii="Times New Roman" w:hAnsi="Times New Roman" w:cs="Times New Roman"/>
        </w:rPr>
        <w:t xml:space="preserve"> of York,</w:t>
      </w:r>
    </w:p>
    <w:p w14:paraId="44E816C5" w14:textId="77777777" w:rsidR="00424D81" w:rsidRDefault="00424D81" w:rsidP="00424D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gentleman(q.v.).</w:t>
      </w:r>
    </w:p>
    <w:p w14:paraId="16BE5FBB" w14:textId="77777777" w:rsidR="00424D81" w:rsidRDefault="00424D81" w:rsidP="00424D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06B4C72" w14:textId="77777777" w:rsidR="00424D81" w:rsidRDefault="00424D81" w:rsidP="00424D81">
      <w:pPr>
        <w:rPr>
          <w:rFonts w:ascii="Times New Roman" w:hAnsi="Times New Roman" w:cs="Times New Roman"/>
        </w:rPr>
      </w:pPr>
    </w:p>
    <w:p w14:paraId="4F607E24" w14:textId="77777777" w:rsidR="00424D81" w:rsidRDefault="00424D81" w:rsidP="00424D81">
      <w:pPr>
        <w:rPr>
          <w:rFonts w:ascii="Times New Roman" w:hAnsi="Times New Roman" w:cs="Times New Roman"/>
        </w:rPr>
      </w:pPr>
    </w:p>
    <w:p w14:paraId="04044054" w14:textId="43D404EB" w:rsidR="006B2F86" w:rsidRPr="00E71FC3" w:rsidRDefault="00424D81" w:rsidP="00424D81">
      <w:pPr>
        <w:pStyle w:val="NoSpacing"/>
      </w:pPr>
      <w:r>
        <w:t>18 July 2019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9C858" w14:textId="77777777" w:rsidR="00424D81" w:rsidRDefault="00424D81" w:rsidP="00E71FC3">
      <w:r>
        <w:separator/>
      </w:r>
    </w:p>
  </w:endnote>
  <w:endnote w:type="continuationSeparator" w:id="0">
    <w:p w14:paraId="6F02018F" w14:textId="77777777" w:rsidR="00424D81" w:rsidRDefault="00424D8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8FBE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49947" w14:textId="77777777" w:rsidR="00424D81" w:rsidRDefault="00424D81" w:rsidP="00E71FC3">
      <w:r>
        <w:separator/>
      </w:r>
    </w:p>
  </w:footnote>
  <w:footnote w:type="continuationSeparator" w:id="0">
    <w:p w14:paraId="7903CCFF" w14:textId="77777777" w:rsidR="00424D81" w:rsidRDefault="00424D8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D81"/>
    <w:rsid w:val="001A7C09"/>
    <w:rsid w:val="00424D8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843D9"/>
  <w15:chartTrackingRefBased/>
  <w15:docId w15:val="{7F0C19D9-9FB4-46A8-94AB-38D28BC39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D8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2019-07-24T20:02:00Z</dcterms:created>
  <dcterms:modified xsi:type="dcterms:W3CDTF">2019-07-24T20:03:00Z</dcterms:modified>
</cp:coreProperties>
</file>